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59" w:rsidRDefault="008F0E59">
      <w:r>
        <w:rPr>
          <w:noProof/>
          <w:lang w:eastAsia="tr-TR"/>
        </w:rPr>
        <w:pict>
          <v:rect id="_x0000_s1026" style="position:absolute;margin-left:-40.1pt;margin-top:-9.35pt;width:535.5pt;height:29.25pt;z-index:251650560">
            <v:textbox>
              <w:txbxContent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  <w:r w:rsidRPr="00274592">
                    <w:rPr>
                      <w:sz w:val="32"/>
                      <w:szCs w:val="32"/>
                    </w:rPr>
                    <w:t>SOSYAL BİLGİLER ÖDEV YAPRAKLARI – 1</w:t>
                  </w:r>
                  <w:r>
                    <w:rPr>
                      <w:sz w:val="32"/>
                      <w:szCs w:val="32"/>
                    </w:rPr>
                    <w:t xml:space="preserve">  </w:t>
                  </w:r>
                </w:p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F0E59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8F0E59" w:rsidRPr="00274592" w:rsidRDefault="008F0E59" w:rsidP="00274592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0.1pt;margin-top:-40.1pt;width:535.5pt;height:30.75pt;z-index:251649536">
            <v:textbox>
              <w:txbxContent>
                <w:p w:rsidR="008F0E59" w:rsidRPr="00274592" w:rsidRDefault="008F0E59" w:rsidP="00274592">
                  <w:pPr>
                    <w:jc w:val="center"/>
                    <w:rPr>
                      <w:sz w:val="36"/>
                      <w:szCs w:val="36"/>
                    </w:rPr>
                  </w:pPr>
                  <w:r w:rsidRPr="00274592">
                    <w:rPr>
                      <w:sz w:val="36"/>
                      <w:szCs w:val="36"/>
                    </w:rPr>
                    <w:t>ŞEHİT PİYADE ER NEZİR AKGÜL İLKÖĞRETİM OKULU</w:t>
                  </w:r>
                </w:p>
              </w:txbxContent>
            </v:textbox>
          </v:rect>
        </w:pict>
      </w:r>
    </w:p>
    <w:p w:rsidR="008F0E59" w:rsidRPr="00274592" w:rsidRDefault="008F0E59">
      <w:pPr>
        <w:rPr>
          <w:sz w:val="24"/>
          <w:szCs w:val="24"/>
        </w:rPr>
      </w:pPr>
      <w:r w:rsidRPr="00274592">
        <w:rPr>
          <w:b/>
          <w:color w:val="FF0000"/>
          <w:sz w:val="24"/>
          <w:szCs w:val="24"/>
        </w:rPr>
        <w:t>A.</w:t>
      </w:r>
      <w:r w:rsidRPr="00274592">
        <w:t>AŞAĞIDA VERİLEN CÜMLELERİN DOĞRU OLANLARIN BAŞINA ( D ), YANLIŞ OLANLARIN BAŞINA ( Y ) KOYUNUZ.</w:t>
      </w:r>
    </w:p>
    <w:p w:rsidR="008F0E59" w:rsidRDefault="008F0E59">
      <w:r w:rsidRPr="00863A22">
        <w:rPr>
          <w:b/>
          <w:color w:val="FF0000"/>
        </w:rPr>
        <w:t>1.(..)</w:t>
      </w:r>
      <w:r>
        <w:t xml:space="preserve">Kararlılık ve cesaret Atatürk’ün en önemli fiziksel özelliklerindendir.                           </w:t>
      </w:r>
      <w:r w:rsidRPr="00863A22">
        <w:rPr>
          <w:b/>
          <w:color w:val="FF0000"/>
        </w:rPr>
        <w:t>2.(..)</w:t>
      </w:r>
      <w:r>
        <w:t xml:space="preserve">TC kimlik numarası bütün nüfus cüzdanlarında vardır.                         </w:t>
      </w:r>
      <w:r w:rsidRPr="00863A22">
        <w:rPr>
          <w:b/>
          <w:color w:val="FF0000"/>
        </w:rPr>
        <w:t>3.(..)</w:t>
      </w:r>
      <w:r>
        <w:t xml:space="preserve">Yaşanan olayların insanın iç dünyasında uyandırdığı etkiye düşünce denir. </w:t>
      </w:r>
      <w:r w:rsidRPr="00863A22">
        <w:rPr>
          <w:b/>
          <w:color w:val="FF0000"/>
        </w:rPr>
        <w:t>4.(..)</w:t>
      </w:r>
      <w:r>
        <w:t xml:space="preserve">Herhangi bir bireyin aile geçmişini gösteren çizelgeye soy ağacı denir.              </w:t>
      </w:r>
      <w:r w:rsidRPr="00D93CE8">
        <w:rPr>
          <w:b/>
          <w:color w:val="FF0000"/>
        </w:rPr>
        <w:t>5.(..)</w:t>
      </w:r>
      <w:r>
        <w:t xml:space="preserve">Göz retinası bütün insanlarda farklıdır. </w:t>
      </w:r>
      <w:r w:rsidRPr="00D93CE8">
        <w:rPr>
          <w:b/>
          <w:color w:val="FF0000"/>
        </w:rPr>
        <w:t>6.(..)</w:t>
      </w:r>
      <w:r>
        <w:t xml:space="preserve">Farklı düşünceler, toplum hayatında bir çok soruna yol açar.                                    </w:t>
      </w:r>
      <w:r w:rsidRPr="00D93CE8">
        <w:rPr>
          <w:b/>
          <w:color w:val="FF0000"/>
        </w:rPr>
        <w:t>7.(..)</w:t>
      </w:r>
      <w:r>
        <w:t xml:space="preserve">Soy ağacı oluştururken kan bağı dikkate alınır.                                                                     </w:t>
      </w:r>
      <w:r w:rsidRPr="00D93CE8">
        <w:rPr>
          <w:b/>
          <w:color w:val="FF0000"/>
        </w:rPr>
        <w:t>8.(..)</w:t>
      </w:r>
      <w:r>
        <w:t xml:space="preserve">Bir aile fertlerinin kimlik cüzdanlarında soyadları aynıdır.                                     </w:t>
      </w:r>
      <w:r w:rsidRPr="00D93CE8">
        <w:rPr>
          <w:b/>
          <w:color w:val="FF0000"/>
        </w:rPr>
        <w:t>9.(..)</w:t>
      </w:r>
      <w:r>
        <w:t xml:space="preserve">Atatürk’ün nüfus cüzdanında soyadı yoktur.                                                      </w:t>
      </w:r>
      <w:r w:rsidRPr="00672D10">
        <w:rPr>
          <w:b/>
          <w:color w:val="FF0000"/>
        </w:rPr>
        <w:t>10.(..)</w:t>
      </w:r>
      <w:r>
        <w:t>Mevlana, hoş görü sahibi olmayan büyük bir Türk düşünüdür.</w:t>
      </w:r>
    </w:p>
    <w:p w:rsidR="008F0E59" w:rsidRDefault="008F0E59"/>
    <w:p w:rsidR="008F0E59" w:rsidRDefault="008F0E59">
      <w:r>
        <w:rPr>
          <w:noProof/>
          <w:lang w:eastAsia="tr-TR"/>
        </w:rPr>
        <w:pict>
          <v:rect id="_x0000_s1028" style="position:absolute;margin-left:-40.1pt;margin-top:36.15pt;width:254.25pt;height:53.25pt;z-index:251651584">
            <v:textbox>
              <w:txbxContent>
                <w:p w:rsidR="008F0E59" w:rsidRPr="00A71D4D" w:rsidRDefault="008F0E5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TC kimlik numarası – fiziksel – kişisel – düşünce – duygu – göz retinası – hoşgörü – bireysel fark – parmak izi – ehliyet – birey – kişilik özellikleri – davranış – duygusal – saygınlık </w:t>
                  </w:r>
                </w:p>
              </w:txbxContent>
            </v:textbox>
          </v:rect>
        </w:pict>
      </w:r>
      <w:r w:rsidRPr="00672D10">
        <w:rPr>
          <w:b/>
          <w:color w:val="FF0000"/>
          <w:sz w:val="24"/>
          <w:szCs w:val="24"/>
        </w:rPr>
        <w:t>B</w:t>
      </w:r>
      <w:r>
        <w:t>. AŞAĞIDAKİ TÜMCELERDE BOŞ BIRAKILAN YERLERE UYGUN SÖZCÜKLERİ YAZINIZ.</w:t>
      </w:r>
    </w:p>
    <w:p w:rsidR="008F0E59" w:rsidRDefault="008F0E59"/>
    <w:p w:rsidR="008F0E59" w:rsidRDefault="008F0E59"/>
    <w:p w:rsidR="008F0E59" w:rsidRDefault="008F0E59">
      <w:r w:rsidRPr="00672D10">
        <w:rPr>
          <w:b/>
          <w:color w:val="FF0000"/>
        </w:rPr>
        <w:t>1</w:t>
      </w:r>
      <w:r>
        <w:t xml:space="preserve">.İleri görüşlülük,Atatürk’ün en önemli …………………..özelliklerindendir.                </w:t>
      </w:r>
      <w:r w:rsidRPr="00672D10">
        <w:rPr>
          <w:b/>
          <w:color w:val="FF0000"/>
        </w:rPr>
        <w:t>2.</w:t>
      </w:r>
      <w:r>
        <w:t xml:space="preserve">Farklı duygu, düşünce ve davranışları anlayışla karşılamaya…………….denir.   </w:t>
      </w:r>
      <w:r w:rsidRPr="00672D10">
        <w:rPr>
          <w:b/>
          <w:color w:val="FF0000"/>
        </w:rPr>
        <w:t>3</w:t>
      </w:r>
      <w:r>
        <w:t xml:space="preserve">………………… zihinsel etkinlikler sonucunda elde edilen görüşlerdir.                            </w:t>
      </w:r>
      <w:r w:rsidRPr="00672D10">
        <w:rPr>
          <w:b/>
          <w:color w:val="FF0000"/>
        </w:rPr>
        <w:t>4.</w:t>
      </w:r>
      <w:r>
        <w:t xml:space="preserve">Bireyleri birbirinden ayıran özelliklere ………………………..…denir.                                       </w:t>
      </w:r>
      <w:r w:rsidRPr="00672D10">
        <w:rPr>
          <w:b/>
          <w:color w:val="FF0000"/>
        </w:rPr>
        <w:t>5.</w:t>
      </w:r>
      <w:r>
        <w:t xml:space="preserve"> ……………………... ve ……………………… bütün insanlarda farklıdır.                                    </w:t>
      </w:r>
      <w:r w:rsidRPr="00672D10">
        <w:rPr>
          <w:b/>
          <w:color w:val="FF0000"/>
        </w:rPr>
        <w:t>6.</w:t>
      </w:r>
      <w:r>
        <w:t>Ortak özelliklerin yanında, kendine özgü özellikleri olan insanların her birine ……...denir.</w:t>
      </w:r>
    </w:p>
    <w:p w:rsidR="008F0E59" w:rsidRDefault="008F0E59"/>
    <w:p w:rsidR="008F0E59" w:rsidRDefault="008F0E59">
      <w:r w:rsidRPr="00A71D4D">
        <w:rPr>
          <w:b/>
          <w:color w:val="FF0000"/>
        </w:rPr>
        <w:t>7.</w:t>
      </w:r>
      <w:r>
        <w:t xml:space="preserve">Yaşananlar karşısında duygu ve düşüncelerin hareketlerle ortaya konulmasına…………..denir. </w:t>
      </w:r>
      <w:r w:rsidRPr="00A71D4D">
        <w:rPr>
          <w:b/>
          <w:color w:val="FF0000"/>
        </w:rPr>
        <w:t>8.</w:t>
      </w:r>
      <w:r>
        <w:t xml:space="preserve">İnsanlar,……………………….....doğrultusunda hobiler edilirler.                                       </w:t>
      </w:r>
      <w:r w:rsidRPr="00A71D4D">
        <w:rPr>
          <w:b/>
          <w:color w:val="FF0000"/>
        </w:rPr>
        <w:t>9.</w:t>
      </w:r>
      <w:r>
        <w:t xml:space="preserve">Sürücülerin araba kullanabilmeleri için ………………. gereklidir.                                        </w:t>
      </w:r>
      <w:r w:rsidRPr="00A71D4D">
        <w:rPr>
          <w:b/>
          <w:color w:val="FF0000"/>
        </w:rPr>
        <w:t>10.</w:t>
      </w:r>
      <w:r>
        <w:t xml:space="preserve">Her nüfus cüzdanında 11 haneli ……………………………….. vardır. </w:t>
      </w:r>
    </w:p>
    <w:p w:rsidR="008F0E59" w:rsidRDefault="008F0E59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44.65pt;margin-top:40.25pt;width:127.5pt;height:48pt;z-index:251652608" adj="9665,26190">
            <v:textbox style="mso-next-textbox:#_x0000_s1029">
              <w:txbxContent>
                <w:p w:rsidR="008F0E59" w:rsidRPr="0000596B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Uzun boyun, sarı saçların senin hangi özelliğin prensesim? </w:t>
                  </w:r>
                </w:p>
              </w:txbxContent>
            </v:textbox>
          </v:shape>
        </w:pict>
      </w:r>
      <w:r w:rsidRPr="00A9608C">
        <w:rPr>
          <w:b/>
          <w:color w:val="FF0000"/>
          <w:sz w:val="24"/>
          <w:szCs w:val="24"/>
        </w:rPr>
        <w:t>C.</w:t>
      </w:r>
      <w:r>
        <w:t xml:space="preserve"> AŞAĞIDA VERİLEN ÇOKTAN SEÇMELİ SORULARI CEVAPLANDIRINIZ.</w:t>
      </w:r>
    </w:p>
    <w:p w:rsidR="008F0E59" w:rsidRDefault="008F0E59">
      <w:pPr>
        <w:rPr>
          <w:rFonts w:ascii="Tahoma" w:hAnsi="Tahoma" w:cs="Tahoma"/>
          <w:color w:val="AAAAAA"/>
          <w:sz w:val="17"/>
          <w:szCs w:val="17"/>
        </w:rPr>
      </w:pPr>
      <w:r w:rsidRPr="0000596B">
        <w:rPr>
          <w:b/>
          <w:color w:val="FF0000"/>
          <w:sz w:val="24"/>
          <w:szCs w:val="24"/>
        </w:rPr>
        <w:t>1.</w:t>
      </w:r>
      <w:r w:rsidRPr="0000596B">
        <w:rPr>
          <w:rFonts w:ascii="Tahoma" w:hAnsi="Tahoma" w:cs="Tahoma"/>
          <w:color w:val="AAAAAA"/>
          <w:sz w:val="17"/>
          <w:szCs w:val="17"/>
        </w:rPr>
        <w:t xml:space="preserve"> </w:t>
      </w:r>
      <w:hyperlink r:id="rId5" w:tgtFrame="_blank" w:history="1">
        <w:r w:rsidRPr="009E408C">
          <w:rPr>
            <w:rFonts w:ascii="Tahoma" w:hAnsi="Tahoma" w:cs="Tahoma"/>
            <w:noProof/>
            <w:color w:val="AAAAAA"/>
            <w:sz w:val="17"/>
            <w:szCs w:val="17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kurbaga-prenses" href="http://www.resimle.net/data/media/299/kurbaga-prenses" style="width:203.25pt;height:87.75pt;visibility:visible" o:button="t">
              <v:fill o:detectmouseclick="t"/>
              <v:imagedata r:id="rId6" o:title=""/>
            </v:shape>
          </w:pict>
        </w:r>
      </w:hyperlink>
    </w:p>
    <w:p w:rsidR="008F0E59" w:rsidRDefault="008F0E59">
      <w:pPr>
        <w:rPr>
          <w:rFonts w:ascii="Tahoma" w:hAnsi="Tahoma" w:cs="Tahoma"/>
          <w:b/>
          <w:color w:val="000000"/>
          <w:sz w:val="16"/>
          <w:szCs w:val="16"/>
        </w:rPr>
      </w:pPr>
      <w:r w:rsidRPr="0000596B">
        <w:rPr>
          <w:rFonts w:ascii="Tahoma" w:hAnsi="Tahoma" w:cs="Tahoma"/>
          <w:b/>
          <w:color w:val="000000"/>
          <w:sz w:val="16"/>
          <w:szCs w:val="16"/>
        </w:rPr>
        <w:t>Prensesin verdiği cevap sizce ne olmalıdır çocuklar?</w:t>
      </w:r>
    </w:p>
    <w:p w:rsidR="008F0E59" w:rsidRDefault="008F0E59">
      <w:pPr>
        <w:rPr>
          <w:rFonts w:cs="Tahoma"/>
          <w:color w:val="000000"/>
        </w:rPr>
      </w:pPr>
      <w:r>
        <w:rPr>
          <w:noProof/>
          <w:lang w:eastAsia="tr-TR"/>
        </w:rPr>
        <w:pict>
          <v:shape id="_x0000_s1030" type="#_x0000_t62" style="position:absolute;margin-left:110.65pt;margin-top:21.7pt;width:102.75pt;height:57.75pt;z-index:251655680" adj="11341,27715">
            <v:textbox style="mso-next-textbox:#_x0000_s1030">
              <w:txbxContent>
                <w:p w:rsidR="008F0E59" w:rsidRPr="00A37740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Bunu bilemeyecek ne var, tabi ki parmak izi bırakmamak için.</w:t>
                  </w:r>
                </w:p>
              </w:txbxContent>
            </v:textbox>
          </v:shape>
        </w:pict>
      </w:r>
      <w:r w:rsidRPr="0000596B">
        <w:rPr>
          <w:rFonts w:cs="Tahoma"/>
          <w:color w:val="000000"/>
        </w:rPr>
        <w:t>A.</w:t>
      </w:r>
      <w:r>
        <w:rPr>
          <w:rFonts w:cs="Tahoma"/>
          <w:color w:val="000000"/>
        </w:rPr>
        <w:t>kişilik         B.duygusal      C.fiziksel      D.kişisel</w:t>
      </w:r>
    </w:p>
    <w:p w:rsidR="008F0E59" w:rsidRDefault="008F0E59">
      <w:pPr>
        <w:rPr>
          <w:rFonts w:cs="Tahoma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1" type="#_x0000_t62" style="position:absolute;margin-left:13.15pt;margin-top:1.5pt;width:97.5pt;height:52.5pt;z-index:251654656" adj="15319,26722">
            <v:textbox>
              <w:txbxContent>
                <w:p w:rsidR="008F0E59" w:rsidRPr="00A37740" w:rsidRDefault="008F0E59">
                  <w:pPr>
                    <w:rPr>
                      <w:sz w:val="18"/>
                      <w:szCs w:val="18"/>
                    </w:rPr>
                  </w:pPr>
                  <w:r w:rsidRPr="00A37740">
                    <w:rPr>
                      <w:sz w:val="18"/>
                      <w:szCs w:val="18"/>
                    </w:rPr>
                    <w:t xml:space="preserve">Doktorlar ameliyat </w:t>
                  </w:r>
                  <w:r>
                    <w:rPr>
                      <w:sz w:val="18"/>
                      <w:szCs w:val="18"/>
                    </w:rPr>
                    <w:t>sırasında neden eldiven takarlar?</w:t>
                  </w:r>
                </w:p>
              </w:txbxContent>
            </v:textbox>
          </v:shape>
        </w:pict>
      </w:r>
    </w:p>
    <w:p w:rsidR="008F0E59" w:rsidRPr="00A37740" w:rsidRDefault="008F0E59">
      <w:pPr>
        <w:rPr>
          <w:rFonts w:cs="Tahoma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rect id="_x0000_s1032" style="position:absolute;margin-left:16.9pt;margin-top:3.6pt;width:188.25pt;height:7.15pt;z-index:251653632"/>
        </w:pict>
      </w:r>
      <w:r w:rsidRPr="0000596B">
        <w:rPr>
          <w:rFonts w:cs="Tahoma"/>
          <w:b/>
          <w:color w:val="FF0000"/>
          <w:sz w:val="24"/>
          <w:szCs w:val="24"/>
        </w:rPr>
        <w:t>2.</w:t>
      </w:r>
      <w:r w:rsidRPr="00C76F86">
        <w:rPr>
          <w:rFonts w:ascii="Tahoma" w:hAnsi="Tahoma" w:cs="Tahoma"/>
          <w:color w:val="AAAAAA"/>
          <w:sz w:val="17"/>
          <w:szCs w:val="17"/>
        </w:rPr>
        <w:t xml:space="preserve"> </w:t>
      </w:r>
      <w:hyperlink r:id="rId7" w:tgtFrame="_blank" w:history="1">
        <w:r w:rsidRPr="009E408C">
          <w:rPr>
            <w:rFonts w:ascii="Tahoma" w:hAnsi="Tahoma" w:cs="Tahoma"/>
            <w:noProof/>
            <w:color w:val="AAAAAA"/>
            <w:sz w:val="17"/>
            <w:szCs w:val="17"/>
            <w:lang w:eastAsia="tr-TR"/>
          </w:rPr>
          <w:pict>
            <v:shape id="Resim 4" o:spid="_x0000_i1026" type="#_x0000_t75" alt="Facebook Okul öğrenci karikatürü" href="http://www.resimle.net/data/media/299/facebook-feysbuk-okul-karikaturu" style="width:186.75pt;height:86.25pt;visibility:visible" o:button="t">
              <v:fill o:detectmouseclick="t"/>
              <v:imagedata r:id="rId8" o:title=""/>
            </v:shape>
          </w:pict>
        </w:r>
      </w:hyperlink>
    </w:p>
    <w:p w:rsidR="008F0E59" w:rsidRDefault="008F0E59">
      <w:pPr>
        <w:rPr>
          <w:rFonts w:cs="Tahoma"/>
          <w:color w:val="000000"/>
        </w:rPr>
      </w:pPr>
      <w:r>
        <w:rPr>
          <w:noProof/>
          <w:lang w:eastAsia="tr-TR"/>
        </w:rPr>
        <w:pict>
          <v:shape id="_x0000_s1033" type="#_x0000_t62" style="position:absolute;margin-left:55.9pt;margin-top:82.8pt;width:179.25pt;height:52.5pt;z-index:251656704" adj="-2808,8331">
            <v:textbox>
              <w:txbxContent>
                <w:p w:rsidR="008F0E59" w:rsidRPr="00E40BF3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Resmi kurumlardan verilen kimlik belgeleri arasında aşağıdakilerden hangisi gösterilmez?</w:t>
                  </w:r>
                </w:p>
              </w:txbxContent>
            </v:textbox>
          </v:shape>
        </w:pict>
      </w:r>
      <w:r w:rsidRPr="00A37740">
        <w:rPr>
          <w:rFonts w:ascii="Tahoma" w:hAnsi="Tahoma" w:cs="Tahoma"/>
          <w:b/>
          <w:color w:val="000000"/>
          <w:sz w:val="17"/>
          <w:szCs w:val="17"/>
        </w:rPr>
        <w:t>Parmak izi için aşağıdakilerden hangisi yanlıştır?</w:t>
      </w:r>
      <w:r>
        <w:rPr>
          <w:rFonts w:ascii="Tahoma" w:hAnsi="Tahoma" w:cs="Tahoma"/>
          <w:b/>
          <w:color w:val="000000"/>
          <w:sz w:val="17"/>
          <w:szCs w:val="17"/>
        </w:rPr>
        <w:t xml:space="preserve"> </w:t>
      </w:r>
      <w:r w:rsidRPr="00A37740">
        <w:rPr>
          <w:rFonts w:cs="Tahoma"/>
          <w:color w:val="000000"/>
        </w:rPr>
        <w:t>A.herkeste farklıdır.                                                B. kişiye özgüdür.                                        C.suçluları bulmada yardımcı olur.             D.ikizlerin parmak izleri aynıdır.</w:t>
      </w:r>
    </w:p>
    <w:p w:rsidR="008F0E59" w:rsidRDefault="008F0E59">
      <w:pPr>
        <w:rPr>
          <w:rFonts w:ascii="Arial" w:hAnsi="Arial" w:cs="Arial"/>
          <w:noProof/>
          <w:color w:val="0000CC"/>
          <w:sz w:val="15"/>
          <w:szCs w:val="15"/>
          <w:lang w:eastAsia="tr-TR"/>
        </w:rPr>
      </w:pPr>
      <w:r w:rsidRPr="00A37740">
        <w:rPr>
          <w:rFonts w:cs="Tahoma"/>
          <w:b/>
          <w:color w:val="FF0000"/>
          <w:sz w:val="24"/>
          <w:szCs w:val="24"/>
        </w:rPr>
        <w:t>3.</w:t>
      </w:r>
      <w:r w:rsidRPr="00E40BF3">
        <w:rPr>
          <w:rFonts w:ascii="Arial" w:hAnsi="Arial" w:cs="Arial"/>
          <w:noProof/>
          <w:color w:val="0000CC"/>
          <w:sz w:val="15"/>
          <w:szCs w:val="15"/>
          <w:lang w:eastAsia="tr-TR"/>
        </w:rPr>
        <w:t xml:space="preserve"> </w:t>
      </w:r>
      <w:hyperlink r:id="rId9" w:history="1">
        <w:r w:rsidRPr="009E408C">
          <w:rPr>
            <w:rFonts w:cs="Tahoma"/>
            <w:b/>
            <w:noProof/>
            <w:color w:val="FF0000"/>
            <w:sz w:val="24"/>
            <w:szCs w:val="24"/>
            <w:lang w:eastAsia="tr-TR"/>
          </w:rPr>
          <w:pict>
            <v:shape id="_x0000_i1027" type="#_x0000_t75" alt="Tam boyutlu görseli göster" href="http://img2.blogcu.com/images/s/u/v/suveates/sponge_bob2" style="width:36.75pt;height:38.25pt;flip:x;visibility:visible" o:button="t">
              <v:fill o:detectmouseclick="t"/>
              <v:imagedata r:id="rId10" o:title=""/>
            </v:shape>
          </w:pict>
        </w:r>
      </w:hyperlink>
    </w:p>
    <w:p w:rsidR="008F0E59" w:rsidRDefault="008F0E59">
      <w:pPr>
        <w:rPr>
          <w:rFonts w:ascii="Arial" w:hAnsi="Arial" w:cs="Arial"/>
          <w:noProof/>
          <w:color w:val="0000CC"/>
          <w:sz w:val="15"/>
          <w:szCs w:val="15"/>
          <w:lang w:eastAsia="tr-TR"/>
        </w:rPr>
      </w:pPr>
    </w:p>
    <w:p w:rsidR="008F0E59" w:rsidRDefault="008F0E59">
      <w:pPr>
        <w:rPr>
          <w:rFonts w:cs="Arial"/>
          <w:noProof/>
          <w:color w:val="000000"/>
          <w:lang w:eastAsia="tr-TR"/>
        </w:rPr>
      </w:pPr>
      <w:r w:rsidRPr="00E40BF3">
        <w:rPr>
          <w:rFonts w:cs="Arial"/>
          <w:noProof/>
          <w:color w:val="000000"/>
          <w:lang w:eastAsia="tr-TR"/>
        </w:rPr>
        <w:t xml:space="preserve">A.pasaport   </w:t>
      </w:r>
      <w:r>
        <w:rPr>
          <w:rFonts w:cs="Arial"/>
          <w:noProof/>
          <w:color w:val="000000"/>
          <w:lang w:eastAsia="tr-TR"/>
        </w:rPr>
        <w:t xml:space="preserve">                     </w:t>
      </w:r>
      <w:r w:rsidRPr="00E40BF3">
        <w:rPr>
          <w:rFonts w:cs="Arial"/>
          <w:noProof/>
          <w:color w:val="000000"/>
          <w:lang w:eastAsia="tr-TR"/>
        </w:rPr>
        <w:t xml:space="preserve"> B.öğrenci kimliği  </w:t>
      </w:r>
      <w:r>
        <w:rPr>
          <w:rFonts w:cs="Arial"/>
          <w:noProof/>
          <w:color w:val="000000"/>
          <w:lang w:eastAsia="tr-TR"/>
        </w:rPr>
        <w:t xml:space="preserve">        </w:t>
      </w:r>
      <w:r w:rsidRPr="00E40BF3">
        <w:rPr>
          <w:rFonts w:cs="Arial"/>
          <w:noProof/>
          <w:color w:val="000000"/>
          <w:lang w:eastAsia="tr-TR"/>
        </w:rPr>
        <w:t xml:space="preserve"> C. ehliyet   </w:t>
      </w:r>
      <w:r>
        <w:rPr>
          <w:rFonts w:cs="Arial"/>
          <w:noProof/>
          <w:color w:val="000000"/>
          <w:lang w:eastAsia="tr-TR"/>
        </w:rPr>
        <w:t xml:space="preserve">                         </w:t>
      </w:r>
      <w:r w:rsidRPr="00E40BF3">
        <w:rPr>
          <w:rFonts w:cs="Arial"/>
          <w:noProof/>
          <w:color w:val="000000"/>
          <w:lang w:eastAsia="tr-TR"/>
        </w:rPr>
        <w:t>D.bankamatik</w:t>
      </w:r>
    </w:p>
    <w:p w:rsidR="008F0E59" w:rsidRDefault="008F0E59">
      <w:pPr>
        <w:rPr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4" type="#_x0000_t63" style="position:absolute;margin-left:111.4pt;margin-top:-37.1pt;width:85.5pt;height:64.5pt;z-index:251658752" adj="1213,28281">
            <v:textbox>
              <w:txbxContent>
                <w:p w:rsidR="008F0E59" w:rsidRPr="00E40BF3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Öğretmenim tabiî ki ……… 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62" style="position:absolute;margin-left:38.65pt;margin-top:-31.1pt;width:81.75pt;height:58.5pt;z-index:251657728" adj="4782,24757">
            <v:textbox>
              <w:txbxContent>
                <w:p w:rsidR="008F0E59" w:rsidRPr="00E40BF3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Sarıkız aile geç -mişini gösteren çizelgeye ne denir?</w:t>
                  </w:r>
                </w:p>
              </w:txbxContent>
            </v:textbox>
          </v:shape>
        </w:pict>
      </w:r>
      <w:r w:rsidRPr="00E40BF3">
        <w:rPr>
          <w:b/>
          <w:color w:val="FF0000"/>
          <w:sz w:val="24"/>
          <w:szCs w:val="24"/>
        </w:rPr>
        <w:t>4.</w:t>
      </w:r>
      <w:hyperlink r:id="rId11" w:tgtFrame="_blank" w:history="1">
        <w:r w:rsidRPr="009E408C">
          <w:rPr>
            <w:rFonts w:ascii="Tahoma" w:hAnsi="Tahoma" w:cs="Tahoma"/>
            <w:noProof/>
            <w:color w:val="AAAAAA"/>
            <w:sz w:val="17"/>
            <w:szCs w:val="17"/>
            <w:lang w:eastAsia="tr-TR"/>
          </w:rPr>
          <w:pict>
            <v:shape id="Resim 7" o:spid="_x0000_i1028" type="#_x0000_t75" alt="komik-resimler" href="http://www.resimle.net/data/media/299/komik-resimler" style="width:156pt;height:88.5pt;visibility:visible" o:button="t">
              <v:fill o:detectmouseclick="t"/>
              <v:imagedata r:id="rId12" o:title=""/>
            </v:shape>
          </w:pict>
        </w:r>
      </w:hyperlink>
    </w:p>
    <w:p w:rsidR="008F0E59" w:rsidRDefault="008F0E59">
      <w:pPr>
        <w:rPr>
          <w:b/>
          <w:color w:val="000000"/>
          <w:sz w:val="20"/>
          <w:szCs w:val="20"/>
        </w:rPr>
      </w:pPr>
      <w:r w:rsidRPr="00E40BF3">
        <w:rPr>
          <w:b/>
          <w:color w:val="000000"/>
          <w:sz w:val="20"/>
          <w:szCs w:val="20"/>
        </w:rPr>
        <w:t>Sarıkızın verdiği cevap aşağıdakilerden hangisidir çocuklar?</w:t>
      </w:r>
    </w:p>
    <w:p w:rsidR="008F0E59" w:rsidRDefault="008F0E59">
      <w:pPr>
        <w:rPr>
          <w:color w:val="000000"/>
        </w:rPr>
      </w:pPr>
      <w:r>
        <w:rPr>
          <w:noProof/>
          <w:lang w:eastAsia="tr-TR"/>
        </w:rPr>
        <w:pict>
          <v:shape id="_x0000_s1036" type="#_x0000_t62" style="position:absolute;margin-left:69.4pt;margin-top:21.15pt;width:135.75pt;height:36pt;z-index:251659776" adj="-4105,13410">
            <v:textbox>
              <w:txbxContent>
                <w:p w:rsidR="008F0E59" w:rsidRPr="00C40FC2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Hem dartı hem de basketbolu çok iyi oynar.</w:t>
                  </w:r>
                </w:p>
              </w:txbxContent>
            </v:textbox>
          </v:shape>
        </w:pict>
      </w:r>
      <w:r w:rsidRPr="00C40FC2">
        <w:rPr>
          <w:color w:val="000000"/>
        </w:rPr>
        <w:t>A.albüm    B. kronoloji   C. soy ağacı   D.resim</w:t>
      </w:r>
    </w:p>
    <w:p w:rsidR="008F0E59" w:rsidRDefault="008F0E59">
      <w:pPr>
        <w:rPr>
          <w:rFonts w:ascii="Tahoma" w:hAnsi="Tahoma" w:cs="Tahoma"/>
          <w:color w:val="AAAAAA"/>
          <w:sz w:val="17"/>
          <w:szCs w:val="17"/>
        </w:rPr>
      </w:pPr>
      <w:r w:rsidRPr="00C40FC2">
        <w:rPr>
          <w:b/>
          <w:color w:val="FF0000"/>
          <w:sz w:val="24"/>
          <w:szCs w:val="24"/>
        </w:rPr>
        <w:t>5.</w:t>
      </w:r>
      <w:r w:rsidRPr="00C40FC2">
        <w:rPr>
          <w:rFonts w:ascii="Tahoma" w:hAnsi="Tahoma" w:cs="Tahoma"/>
          <w:color w:val="AAAAAA"/>
          <w:sz w:val="17"/>
          <w:szCs w:val="17"/>
        </w:rPr>
        <w:t xml:space="preserve"> </w:t>
      </w:r>
      <w:hyperlink r:id="rId13" w:tgtFrame="_blank" w:history="1">
        <w:r w:rsidRPr="009E408C">
          <w:rPr>
            <w:rFonts w:ascii="Tahoma" w:hAnsi="Tahoma" w:cs="Tahoma"/>
            <w:noProof/>
            <w:color w:val="AAAAAA"/>
            <w:sz w:val="17"/>
            <w:szCs w:val="17"/>
            <w:lang w:eastAsia="tr-TR"/>
          </w:rPr>
          <w:pict>
            <v:shape id="Resim 10" o:spid="_x0000_i1029" type="#_x0000_t75" alt="komik-resimler (5)" href="http://www.resimle.net/data/media/299/komik-resimler (5)" style="width:160.5pt;height:90pt;visibility:visible" o:button="t">
              <v:fill o:detectmouseclick="t"/>
              <v:imagedata r:id="rId14" o:title=""/>
            </v:shape>
          </w:pict>
        </w:r>
      </w:hyperlink>
    </w:p>
    <w:p w:rsidR="008F0E59" w:rsidRDefault="008F0E59">
      <w:pPr>
        <w:rPr>
          <w:rFonts w:cs="Tahoma"/>
          <w:b/>
          <w:color w:val="000000"/>
          <w:sz w:val="18"/>
          <w:szCs w:val="18"/>
        </w:rPr>
      </w:pPr>
      <w:r w:rsidRPr="00C40FC2">
        <w:rPr>
          <w:rFonts w:cs="Tahoma"/>
          <w:b/>
          <w:color w:val="000000"/>
          <w:sz w:val="18"/>
          <w:szCs w:val="18"/>
        </w:rPr>
        <w:t>Bu durum,</w:t>
      </w:r>
      <w:r>
        <w:rPr>
          <w:rFonts w:cs="Tahoma"/>
          <w:b/>
          <w:color w:val="000000"/>
          <w:sz w:val="18"/>
          <w:szCs w:val="18"/>
        </w:rPr>
        <w:t xml:space="preserve"> </w:t>
      </w:r>
      <w:r w:rsidRPr="00C40FC2">
        <w:rPr>
          <w:rFonts w:cs="Tahoma"/>
          <w:b/>
          <w:color w:val="000000"/>
          <w:sz w:val="18"/>
          <w:szCs w:val="18"/>
        </w:rPr>
        <w:t>Sarıkızın hangi özelliğini göstermektedir?</w:t>
      </w:r>
    </w:p>
    <w:p w:rsidR="008F0E59" w:rsidRDefault="008F0E59">
      <w:pPr>
        <w:rPr>
          <w:rFonts w:cs="Tahoma"/>
          <w:color w:val="000000"/>
        </w:rPr>
      </w:pPr>
      <w:r>
        <w:rPr>
          <w:noProof/>
          <w:lang w:eastAsia="tr-TR"/>
        </w:rPr>
        <w:pict>
          <v:shape id="_x0000_s1037" type="#_x0000_t63" style="position:absolute;margin-left:120.4pt;margin-top:40.15pt;width:89.25pt;height:45.75pt;z-index:251661824" adj="1355,28470">
            <v:textbox>
              <w:txbxContent>
                <w:p w:rsidR="008F0E59" w:rsidRPr="009A384B" w:rsidRDefault="008F0E59">
                  <w:pPr>
                    <w:rPr>
                      <w:sz w:val="18"/>
                      <w:szCs w:val="18"/>
                    </w:rPr>
                  </w:pPr>
                  <w:r w:rsidRPr="009A384B">
                    <w:rPr>
                      <w:sz w:val="18"/>
                      <w:szCs w:val="18"/>
                    </w:rPr>
                    <w:t>Tabiî ki …</w:t>
                  </w:r>
                  <w:r>
                    <w:rPr>
                      <w:sz w:val="18"/>
                      <w:szCs w:val="18"/>
                    </w:rPr>
                    <w:t>... şıkkı kuzucuk.</w:t>
                  </w:r>
                </w:p>
              </w:txbxContent>
            </v:textbox>
          </v:shape>
        </w:pict>
      </w:r>
      <w:r w:rsidRPr="00C40FC2">
        <w:rPr>
          <w:rFonts w:cs="Tahoma"/>
          <w:color w:val="000000"/>
        </w:rPr>
        <w:t xml:space="preserve">A.fiziksel özelliği </w:t>
      </w:r>
      <w:r>
        <w:rPr>
          <w:rFonts w:cs="Tahoma"/>
          <w:color w:val="000000"/>
        </w:rPr>
        <w:t xml:space="preserve">             </w:t>
      </w:r>
      <w:r w:rsidRPr="00C40FC2">
        <w:rPr>
          <w:rFonts w:cs="Tahoma"/>
          <w:color w:val="000000"/>
        </w:rPr>
        <w:t xml:space="preserve"> B.sosyal özelliği </w:t>
      </w:r>
      <w:r>
        <w:rPr>
          <w:rFonts w:cs="Tahoma"/>
          <w:color w:val="000000"/>
        </w:rPr>
        <w:t xml:space="preserve">               </w:t>
      </w:r>
      <w:r w:rsidRPr="00C40FC2">
        <w:rPr>
          <w:rFonts w:cs="Tahoma"/>
          <w:color w:val="000000"/>
        </w:rPr>
        <w:t xml:space="preserve">C.kişisel özelliği </w:t>
      </w:r>
      <w:r>
        <w:rPr>
          <w:rFonts w:cs="Tahoma"/>
          <w:color w:val="000000"/>
        </w:rPr>
        <w:t xml:space="preserve">               </w:t>
      </w:r>
      <w:r w:rsidRPr="00C40FC2">
        <w:rPr>
          <w:rFonts w:cs="Tahoma"/>
          <w:color w:val="000000"/>
        </w:rPr>
        <w:t>D.duygusal özelliği</w:t>
      </w:r>
    </w:p>
    <w:p w:rsidR="008F0E59" w:rsidRDefault="008F0E59">
      <w:pPr>
        <w:rPr>
          <w:rFonts w:cs="Tahoma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8" type="#_x0000_t62" style="position:absolute;margin-left:1.15pt;margin-top:17.25pt;width:102pt;height:49.5pt;z-index:251660800" adj="11202,25527">
            <v:textbox>
              <w:txbxContent>
                <w:p w:rsidR="008F0E59" w:rsidRPr="009A384B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Aslan abi, bir nüfus cüzdanında hangisi olmaz abi?</w:t>
                  </w:r>
                </w:p>
              </w:txbxContent>
            </v:textbox>
          </v:shape>
        </w:pict>
      </w:r>
    </w:p>
    <w:p w:rsidR="008F0E59" w:rsidRDefault="008F0E59">
      <w:pPr>
        <w:rPr>
          <w:rFonts w:ascii="Tahoma" w:hAnsi="Tahoma" w:cs="Tahoma"/>
          <w:color w:val="AAAAAA"/>
          <w:sz w:val="17"/>
          <w:szCs w:val="17"/>
        </w:rPr>
      </w:pPr>
      <w:r w:rsidRPr="00C40FC2">
        <w:rPr>
          <w:rFonts w:cs="Tahoma"/>
          <w:b/>
          <w:color w:val="FF0000"/>
          <w:sz w:val="24"/>
          <w:szCs w:val="24"/>
        </w:rPr>
        <w:t>6</w:t>
      </w:r>
      <w:r w:rsidRPr="009A384B">
        <w:rPr>
          <w:rFonts w:cs="Tahoma"/>
          <w:color w:val="FF0000"/>
          <w:sz w:val="24"/>
          <w:szCs w:val="24"/>
        </w:rPr>
        <w:t>.</w:t>
      </w:r>
      <w:r w:rsidRPr="00C40FC2">
        <w:rPr>
          <w:rFonts w:ascii="Tahoma" w:hAnsi="Tahoma" w:cs="Tahoma"/>
          <w:color w:val="AAAAAA"/>
          <w:sz w:val="17"/>
          <w:szCs w:val="17"/>
        </w:rPr>
        <w:t xml:space="preserve"> </w:t>
      </w:r>
      <w:hyperlink r:id="rId15" w:tgtFrame="_blank" w:history="1">
        <w:r w:rsidRPr="009E408C">
          <w:rPr>
            <w:rFonts w:ascii="Tahoma" w:hAnsi="Tahoma" w:cs="Tahoma"/>
            <w:noProof/>
            <w:color w:val="AAAAAA"/>
            <w:sz w:val="17"/>
            <w:szCs w:val="17"/>
            <w:lang w:eastAsia="tr-TR"/>
          </w:rPr>
          <w:pict>
            <v:shape id="Resim 13" o:spid="_x0000_i1030" type="#_x0000_t75" alt="komik-resimler (2)" href="http://www.resimle.net/data/media/299/komik-resimler (2)" style="width:160.5pt;height:103.5pt;visibility:visible" o:button="t">
              <v:fill o:detectmouseclick="t"/>
              <v:imagedata r:id="rId16" o:title=""/>
            </v:shape>
          </w:pict>
        </w:r>
      </w:hyperlink>
    </w:p>
    <w:p w:rsidR="008F0E59" w:rsidRDefault="008F0E59">
      <w:pPr>
        <w:rPr>
          <w:rFonts w:cs="Tahoma"/>
          <w:b/>
          <w:sz w:val="18"/>
          <w:szCs w:val="18"/>
        </w:rPr>
      </w:pPr>
      <w:r w:rsidRPr="009A384B">
        <w:rPr>
          <w:rFonts w:cs="Tahoma"/>
          <w:b/>
          <w:sz w:val="18"/>
          <w:szCs w:val="18"/>
        </w:rPr>
        <w:t>Kuzucuğun sorusunun cevabı nedir çocuklar?</w:t>
      </w:r>
    </w:p>
    <w:p w:rsidR="008F0E59" w:rsidRDefault="008F0E59">
      <w:pPr>
        <w:rPr>
          <w:rFonts w:cs="Tahoma"/>
        </w:rPr>
      </w:pPr>
      <w:r w:rsidRPr="009A384B">
        <w:rPr>
          <w:rFonts w:cs="Tahoma"/>
        </w:rPr>
        <w:t>A.seri no    B. veriliş tarihi   C. adres   D. dini</w:t>
      </w:r>
    </w:p>
    <w:p w:rsidR="008F0E59" w:rsidRDefault="008F0E59">
      <w:pPr>
        <w:rPr>
          <w:rFonts w:cs="Tahoma"/>
          <w:b/>
          <w:color w:val="FF0000"/>
          <w:sz w:val="24"/>
          <w:szCs w:val="24"/>
        </w:rPr>
      </w:pPr>
    </w:p>
    <w:p w:rsidR="008F0E59" w:rsidRDefault="008F0E59">
      <w:pPr>
        <w:rPr>
          <w:rFonts w:ascii="Arial" w:hAnsi="Arial" w:cs="Arial"/>
          <w:noProof/>
          <w:color w:val="0000FF"/>
          <w:lang w:eastAsia="tr-TR"/>
        </w:rPr>
      </w:pPr>
      <w:r>
        <w:rPr>
          <w:noProof/>
          <w:lang w:eastAsia="tr-TR"/>
        </w:rPr>
        <w:pict>
          <v:shape id="_x0000_s1039" type="#_x0000_t62" style="position:absolute;margin-left:69.4pt;margin-top:5.55pt;width:120pt;height:55.5pt;z-index:251662848" adj="-5067,9866">
            <v:textbox>
              <w:txbxContent>
                <w:p w:rsidR="008F0E59" w:rsidRPr="00562984" w:rsidRDefault="008F0E59">
                  <w:pPr>
                    <w:rPr>
                      <w:sz w:val="18"/>
                      <w:szCs w:val="18"/>
                    </w:rPr>
                  </w:pPr>
                  <w:r w:rsidRPr="00562984">
                    <w:rPr>
                      <w:sz w:val="18"/>
                      <w:szCs w:val="18"/>
                    </w:rPr>
                    <w:t xml:space="preserve">Aşağıdakilerden hangisi benim kişisel özelliklerimden </w:t>
                  </w:r>
                  <w:r>
                    <w:rPr>
                      <w:sz w:val="18"/>
                      <w:szCs w:val="18"/>
                    </w:rPr>
                    <w:t xml:space="preserve"> değildir?</w:t>
                  </w:r>
                </w:p>
              </w:txbxContent>
            </v:textbox>
          </v:shape>
        </w:pict>
      </w:r>
      <w:r w:rsidRPr="009A384B">
        <w:rPr>
          <w:rFonts w:cs="Tahoma"/>
          <w:b/>
          <w:color w:val="FF0000"/>
          <w:sz w:val="24"/>
          <w:szCs w:val="24"/>
        </w:rPr>
        <w:t>7.</w:t>
      </w:r>
      <w:r w:rsidRPr="00480E7C"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17" w:history="1">
        <w:r w:rsidRPr="009E408C">
          <w:rPr>
            <w:rFonts w:cs="Tahoma"/>
            <w:b/>
            <w:noProof/>
            <w:color w:val="FF0000"/>
            <w:sz w:val="24"/>
            <w:szCs w:val="24"/>
            <w:lang w:eastAsia="tr-TR"/>
          </w:rPr>
          <w:pict>
            <v:shape id="_x0000_i1031" type="#_x0000_t75" alt="http://www.google.com.tr/images?q=tbn:W8dPjtvbcKS-NM::www.cizgifilmlerizle.com/files/image/tazmanya_canavari3.jpg&amp;t=1&amp;h=94&amp;w=115&amp;usg=__GAYO6jJxJSevyuq2MLEmpwdgnt4=" href="http://www.google.com.tr/imgres?imgurl=http://www.cizgifilmlerizle.com/files/image/tazmanya_canavari3.jpg&amp;imgrefurl=http://www.cizgifilmlerizle.com/anime/30/Oyunlar/3.html&amp;h=651&amp;w=800&amp;sz=43&amp;tbnid=W8dPjtvbcKS-NM:&amp;tbnh=116&amp;tbnw=143&amp;prev=/images?q=tazmanya+canavar%C4%B1&amp;zoom=1&amp;q=tazmanya+canavar%C4%B1&amp;hl=tr&amp;usg=__vn7xEw5GdT9YTdvKXJFoBfCgHeA=&amp;sa=X&amp;ei=1kSoTIjdDJeI4gbgnbH6DQ&amp;ved=0CBoQ9Q" style="width:57pt;height:46.5pt;visibility:visible" o:button="t">
              <v:fill o:detectmouseclick="t"/>
              <v:imagedata r:id="rId18" o:title=""/>
            </v:shape>
          </w:pict>
        </w:r>
      </w:hyperlink>
    </w:p>
    <w:p w:rsidR="008F0E59" w:rsidRDefault="008F0E59">
      <w:pPr>
        <w:rPr>
          <w:rFonts w:ascii="Arial" w:hAnsi="Arial" w:cs="Arial"/>
          <w:noProof/>
          <w:color w:val="0000FF"/>
          <w:lang w:eastAsia="tr-TR"/>
        </w:rPr>
      </w:pPr>
    </w:p>
    <w:p w:rsidR="008F0E59" w:rsidRPr="00562984" w:rsidRDefault="008F0E59">
      <w:pPr>
        <w:rPr>
          <w:rFonts w:cs="Arial"/>
          <w:noProof/>
          <w:color w:val="000000"/>
          <w:lang w:eastAsia="tr-TR"/>
        </w:rPr>
      </w:pPr>
      <w:r w:rsidRPr="00562984">
        <w:rPr>
          <w:rFonts w:cs="Arial"/>
          <w:noProof/>
          <w:color w:val="000000"/>
          <w:lang w:eastAsia="tr-TR"/>
        </w:rPr>
        <w:t>A.sinirli oluşum    B.aç gözlü oluşum</w:t>
      </w:r>
    </w:p>
    <w:p w:rsidR="008F0E59" w:rsidRDefault="008F0E59">
      <w:pPr>
        <w:rPr>
          <w:rFonts w:cs="Arial"/>
          <w:noProof/>
          <w:color w:val="000000"/>
          <w:lang w:eastAsia="tr-TR"/>
        </w:rPr>
      </w:pPr>
      <w:r w:rsidRPr="00562984">
        <w:rPr>
          <w:rFonts w:cs="Arial"/>
          <w:noProof/>
          <w:color w:val="000000"/>
          <w:lang w:eastAsia="tr-TR"/>
        </w:rPr>
        <w:t>C.obur oluşum    D.kısa boylu oluşum</w:t>
      </w:r>
      <w:r>
        <w:rPr>
          <w:rFonts w:cs="Arial"/>
          <w:noProof/>
          <w:color w:val="000000"/>
          <w:lang w:eastAsia="tr-TR"/>
        </w:rPr>
        <w:t xml:space="preserve">  </w:t>
      </w:r>
    </w:p>
    <w:p w:rsidR="008F0E59" w:rsidRDefault="008F0E59">
      <w:pPr>
        <w:rPr>
          <w:rFonts w:cs="Arial"/>
          <w:b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40" type="#_x0000_t62" style="position:absolute;margin-left:102.4pt;margin-top:-22.1pt;width:105pt;height:66pt;z-index:251664896" adj="1882,27687">
            <v:textbox>
              <w:txbxContent>
                <w:p w:rsidR="008F0E59" w:rsidRPr="00562984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Merhaba ben de Tonton. Kıvırcık yünlü, kara gözlü bir koyunum.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62" style="position:absolute;margin-left:-4.85pt;margin-top:-22.1pt;width:107.25pt;height:66pt;z-index:251663872" adj="17230,27638">
            <v:textbox>
              <w:txbxContent>
                <w:p w:rsidR="008F0E59" w:rsidRPr="00562984" w:rsidRDefault="008F0E5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Merhaba ben Ponpon. Ben otlanmayı çok severim. Uysal, sakin birisiyim. Ya sen?</w:t>
                  </w:r>
                </w:p>
              </w:txbxContent>
            </v:textbox>
          </v:shape>
        </w:pict>
      </w:r>
      <w:r w:rsidRPr="00562984">
        <w:rPr>
          <w:rFonts w:cs="Arial"/>
          <w:b/>
          <w:noProof/>
          <w:color w:val="FF0000"/>
          <w:sz w:val="24"/>
          <w:szCs w:val="24"/>
          <w:lang w:eastAsia="tr-TR"/>
        </w:rPr>
        <w:t>8.</w:t>
      </w:r>
      <w:hyperlink r:id="rId19" w:tgtFrame="_blank" w:history="1">
        <w:r w:rsidRPr="009E408C">
          <w:rPr>
            <w:rFonts w:ascii="Tahoma" w:hAnsi="Tahoma" w:cs="Tahoma"/>
            <w:noProof/>
            <w:color w:val="AAAAAA"/>
            <w:sz w:val="17"/>
            <w:szCs w:val="17"/>
            <w:lang w:eastAsia="tr-TR"/>
          </w:rPr>
          <w:pict>
            <v:shape id="Resim 16" o:spid="_x0000_i1032" type="#_x0000_t75" alt="karikatur-resim" href="http://www.resimle.net/data/media/299/karikatur-resim" style="width:174pt;height:99pt;visibility:visible" o:button="t">
              <v:fill o:detectmouseclick="t"/>
              <v:imagedata r:id="rId20" o:title=""/>
            </v:shape>
          </w:pict>
        </w:r>
      </w:hyperlink>
    </w:p>
    <w:p w:rsidR="008F0E59" w:rsidRDefault="008F0E59">
      <w:pPr>
        <w:rPr>
          <w:rFonts w:cs="Arial"/>
          <w:b/>
          <w:noProof/>
          <w:color w:val="000000"/>
          <w:sz w:val="20"/>
          <w:szCs w:val="20"/>
          <w:lang w:eastAsia="tr-TR"/>
        </w:rPr>
      </w:pPr>
      <w:r w:rsidRPr="005C1057">
        <w:rPr>
          <w:rFonts w:cs="Arial"/>
          <w:b/>
          <w:noProof/>
          <w:color w:val="000000"/>
          <w:sz w:val="20"/>
          <w:szCs w:val="20"/>
          <w:lang w:eastAsia="tr-TR"/>
        </w:rPr>
        <w:t>Yukarıda söylenenlere göre aşağıdakilerden hangisi yanlıştır?</w:t>
      </w:r>
    </w:p>
    <w:p w:rsidR="008F0E59" w:rsidRDefault="008F0E59">
      <w:pPr>
        <w:rPr>
          <w:rFonts w:cs="Arial"/>
          <w:noProof/>
          <w:color w:val="000000"/>
          <w:lang w:eastAsia="tr-TR"/>
        </w:rPr>
      </w:pPr>
      <w:r w:rsidRPr="005C1057">
        <w:rPr>
          <w:rFonts w:cs="Arial"/>
          <w:noProof/>
          <w:color w:val="000000"/>
          <w:lang w:eastAsia="tr-TR"/>
        </w:rPr>
        <w:t>A.Tonton fiziksel özelliğinden söz etmiştir. B.Uysallık Ponpon’un fiziksel özelliğidir.    C.Ponpon hobisinden söz etmiştir.             D.Ponpon fiziksel özelliğinden söz etmemiştir.</w:t>
      </w:r>
    </w:p>
    <w:p w:rsidR="008F0E59" w:rsidRDefault="008F0E59">
      <w:pPr>
        <w:rPr>
          <w:rFonts w:cs="Arial"/>
          <w:noProof/>
          <w:color w:val="000000"/>
          <w:lang w:eastAsia="tr-TR"/>
        </w:rPr>
      </w:pPr>
    </w:p>
    <w:p w:rsidR="008F0E59" w:rsidRDefault="008F0E59">
      <w:pPr>
        <w:rPr>
          <w:rFonts w:ascii="Arial" w:hAnsi="Arial" w:cs="Arial"/>
          <w:color w:val="000000"/>
        </w:rPr>
      </w:pPr>
      <w:r w:rsidRPr="005C1057">
        <w:rPr>
          <w:rFonts w:cs="Arial"/>
          <w:b/>
          <w:noProof/>
          <w:color w:val="FF0000"/>
          <w:sz w:val="24"/>
          <w:szCs w:val="24"/>
          <w:lang w:eastAsia="tr-TR"/>
        </w:rPr>
        <w:t>9.</w:t>
      </w:r>
      <w:r w:rsidRPr="00F20E6A">
        <w:rPr>
          <w:rFonts w:ascii="Arial" w:hAnsi="Arial" w:cs="Arial"/>
          <w:color w:val="000000"/>
        </w:rPr>
        <w:t xml:space="preserve"> </w:t>
      </w:r>
      <w:hyperlink r:id="rId21" w:history="1">
        <w:r w:rsidRPr="009E408C">
          <w:rPr>
            <w:rFonts w:ascii="Arial" w:hAnsi="Arial" w:cs="Arial"/>
            <w:noProof/>
            <w:color w:val="0000FF"/>
            <w:lang w:eastAsia="tr-TR"/>
          </w:rPr>
          <w:pict>
            <v:shape id="ipfpowysMly7k6yAM:" o:spid="_x0000_i1033" type="#_x0000_t75" alt="http://t2.gstatic.com/images?q=tbn:powysMly7k6yAM:http://www.sagliklitavuk.org/images/besin_degeri/tavik_pismis.jpg" href="http://www.google.com.tr/imgres?imgurl=http://www.sagliklitavuk.org/images/besin_degeri/tavik_pismis.jpg&amp;imgrefurl=http://www.sagliklitavuk.org/index.php/cPath/403&amp;usg=__Znv44taOAlsw7pr8ix8n0t44mJE=&amp;h=200&amp;w=150&amp;sz=12&amp;hl=tr&amp;start=8&amp;zoom=1&amp;um=1&amp;itbs=1&amp;tbnid=powysMly7k6yAM:&amp;tbnh=104&amp;tbnw=78&amp;prev=/images?q=pi%C5%9Fmi%C5%9F+tavuk+resmi&amp;um=1&amp;hl=tr&amp;sa=X&amp;tbs=is" style="width:37.5pt;height:50.25pt;visibility:visible" o:button="t">
              <v:fill o:detectmouseclick="t"/>
              <v:imagedata r:id="rId22" o:title=""/>
            </v:shape>
          </w:pict>
        </w:r>
      </w:hyperlink>
      <w:r>
        <w:rPr>
          <w:rFonts w:ascii="Arial" w:hAnsi="Arial" w:cs="Arial"/>
          <w:color w:val="000000"/>
        </w:rPr>
        <w:t xml:space="preserve">  </w:t>
      </w:r>
      <w:hyperlink r:id="rId23" w:history="1">
        <w:r w:rsidRPr="009E408C">
          <w:rPr>
            <w:rFonts w:ascii="Arial" w:hAnsi="Arial" w:cs="Arial"/>
            <w:noProof/>
            <w:color w:val="0000FF"/>
            <w:lang w:eastAsia="tr-TR"/>
          </w:rPr>
          <w:pict>
            <v:shape id="ipfZ0uZfM8GXLlsiM:" o:spid="_x0000_i1034" type="#_x0000_t75" alt="http://t1.gstatic.com/images?q=tbn:Z0uZfM8GXLlsiM:http://www.thewallpapers.us/data/media/117/tavuk.jpg" href="http://www.google.com.tr/imgres?imgurl=http://www.thewallpapers.us/data/media/117/tavuk.jpg&amp;imgrefurl=http://www.thewallpapers.us/r-hayvanlar-alemi-117-tavuk-5490.htm&amp;usg=__zeJZznn-Vhfb8CS3acIK7MK_Qmg=&amp;h=300&amp;w=302&amp;sz=52&amp;hl=tr&amp;start=3&amp;zoom=1&amp;um=1&amp;itbs=1&amp;tbnid=Z0uZfM8GXLlsiM:&amp;tbnh=115&amp;tbnw=116&amp;prev=/images?q=tavuk+resmi&amp;um=1&amp;hl=tr&amp;tbs=is" style="width:42pt;height:47.25pt;visibility:visible" o:button="t">
              <v:fill o:detectmouseclick="t"/>
              <v:imagedata r:id="rId24" o:title=""/>
            </v:shape>
          </w:pict>
        </w:r>
      </w:hyperlink>
      <w:r>
        <w:rPr>
          <w:rFonts w:ascii="Arial" w:hAnsi="Arial" w:cs="Arial"/>
          <w:color w:val="000000"/>
        </w:rPr>
        <w:t xml:space="preserve">   </w:t>
      </w:r>
      <w:hyperlink r:id="rId25" w:history="1">
        <w:r w:rsidRPr="009E408C">
          <w:rPr>
            <w:rFonts w:ascii="Arial" w:hAnsi="Arial" w:cs="Arial"/>
            <w:noProof/>
            <w:color w:val="0000FF"/>
            <w:lang w:eastAsia="tr-TR"/>
          </w:rPr>
          <w:pict>
            <v:shape id="ipfosqgTJkq4Jp6NM:" o:spid="_x0000_i1035" type="#_x0000_t75" alt="http://t0.gstatic.com/images?q=tbn:osqgTJkq4Jp6NM:http://www.tgdf.org.tr/turkce/SSS/yumurta.jpg" href="http://www.google.com.tr/imgres?imgurl=http://www.tgdf.org.tr/turkce/SSS/yumurta.jpg&amp;imgrefurl=http://www.tgdf.org.tr/turkce/index.php?option=com_content&amp;view=article&amp;id=48&amp;Itemid=64&amp;usg=__08apk_VGwwdxPk6kuGCHG56fGFg=&amp;h=237&amp;w=300&amp;sz=6&amp;hl=tr&amp;start=4&amp;zoom=1&amp;um=1&amp;itbs=1&amp;tbnid=osqgTJkq4Jp6NM:&amp;tbnh=92&amp;tbnw=116&amp;prev=/images?q=yumurta+resmi&amp;um=1&amp;hl=tr&amp;tbs=is" style="width:42pt;height:48.75pt;visibility:visible" o:button="t">
              <v:fill o:detectmouseclick="t"/>
              <v:imagedata r:id="rId26" o:title=""/>
            </v:shape>
          </w:pict>
        </w:r>
      </w:hyperlink>
      <w:r>
        <w:rPr>
          <w:rFonts w:ascii="Arial" w:hAnsi="Arial" w:cs="Arial"/>
          <w:color w:val="000000"/>
        </w:rPr>
        <w:t xml:space="preserve">  </w:t>
      </w:r>
      <w:hyperlink r:id="rId27" w:history="1">
        <w:r w:rsidRPr="009E408C">
          <w:rPr>
            <w:rFonts w:ascii="Arial" w:hAnsi="Arial" w:cs="Arial"/>
            <w:noProof/>
            <w:color w:val="0000FF"/>
            <w:lang w:eastAsia="tr-TR"/>
          </w:rPr>
          <w:pict>
            <v:shape id="Resim 28" o:spid="_x0000_i1036" type="#_x0000_t75" alt="http://t2.gstatic.com/images?q=tbn:YjgqU-kDFm22BM:http://www.el-aziz.net/data/media/728/civciv_resimleri.jpg" href="http://www.google.com.tr/imgres?imgurl=http://www.el-aziz.net/data/media/728/civciv_resimleri.jpg&amp;imgrefurl=http://www.el-aziz.net/img3865.htm&amp;usg=__gQO5okFyKTyO3qecQu4jx6Rhb6g=&amp;h=600&amp;w=800&amp;sz=64&amp;hl=tr&amp;start=19&amp;zoom=1&amp;um=1&amp;itbs=1&amp;tbnid=YjgqU-kDFm22BM:&amp;tbnh=107&amp;tbnw=143&amp;prev=/images?q=civciv+resmi&amp;um=1&amp;hl=tr&amp;sa=G&amp;tbs=is" style="width:42pt;height:47.25pt;visibility:visible" o:button="t">
              <v:fill o:detectmouseclick="t"/>
              <v:imagedata r:id="rId28" o:title=""/>
            </v:shape>
          </w:pict>
        </w:r>
      </w:hyperlink>
      <w:r>
        <w:rPr>
          <w:rFonts w:ascii="Arial" w:hAnsi="Arial" w:cs="Arial"/>
          <w:color w:val="000000"/>
        </w:rPr>
        <w:t xml:space="preserve">                 .        1             2                 3              4         </w:t>
      </w:r>
    </w:p>
    <w:p w:rsidR="008F0E59" w:rsidRDefault="008F0E59">
      <w:pPr>
        <w:rPr>
          <w:rFonts w:cs="Arial"/>
          <w:b/>
          <w:color w:val="000000"/>
          <w:sz w:val="20"/>
          <w:szCs w:val="20"/>
        </w:rPr>
      </w:pPr>
      <w:r w:rsidRPr="0064636C">
        <w:rPr>
          <w:rFonts w:cs="Arial"/>
          <w:b/>
          <w:color w:val="000000"/>
          <w:sz w:val="20"/>
          <w:szCs w:val="20"/>
        </w:rPr>
        <w:t xml:space="preserve">Yukarıda bir tavuğun hayatını kronolojik sıraya koyarsak sıralama nasıl olmalıdır?          </w:t>
      </w:r>
    </w:p>
    <w:p w:rsidR="008F0E59" w:rsidRDefault="008F0E59" w:rsidP="0064636C">
      <w:pPr>
        <w:rPr>
          <w:rFonts w:cs="Arial"/>
          <w:color w:val="000000"/>
        </w:rPr>
      </w:pPr>
      <w:r w:rsidRPr="0064636C">
        <w:rPr>
          <w:rFonts w:cs="Arial"/>
          <w:color w:val="000000"/>
        </w:rPr>
        <w:t xml:space="preserve">A. 1 – 2 – 3 – 4          </w:t>
      </w:r>
      <w:r>
        <w:rPr>
          <w:rFonts w:cs="Arial"/>
          <w:color w:val="000000"/>
        </w:rPr>
        <w:t xml:space="preserve">          </w:t>
      </w:r>
      <w:r w:rsidRPr="0064636C">
        <w:rPr>
          <w:rFonts w:cs="Arial"/>
          <w:color w:val="000000"/>
        </w:rPr>
        <w:t xml:space="preserve">  B. 3 – 4 – 2 – 1                          C. 1 – 2 – 4 – 3           </w:t>
      </w:r>
      <w:r>
        <w:rPr>
          <w:rFonts w:cs="Arial"/>
          <w:color w:val="000000"/>
        </w:rPr>
        <w:t xml:space="preserve">         </w:t>
      </w:r>
      <w:r w:rsidRPr="0064636C">
        <w:rPr>
          <w:rFonts w:cs="Arial"/>
          <w:color w:val="000000"/>
        </w:rPr>
        <w:t xml:space="preserve">  D.</w:t>
      </w:r>
      <w:r>
        <w:rPr>
          <w:rFonts w:cs="Arial"/>
          <w:color w:val="000000"/>
        </w:rPr>
        <w:t xml:space="preserve"> </w:t>
      </w:r>
      <w:r w:rsidRPr="0064636C">
        <w:rPr>
          <w:rFonts w:cs="Arial"/>
          <w:color w:val="000000"/>
        </w:rPr>
        <w:t xml:space="preserve">3 – 4 – 1 – 2 </w:t>
      </w:r>
    </w:p>
    <w:p w:rsidR="008F0E59" w:rsidRDefault="008F0E59" w:rsidP="0064636C">
      <w:pPr>
        <w:rPr>
          <w:rFonts w:cs="Arial"/>
          <w:color w:val="000000"/>
        </w:rPr>
      </w:pPr>
    </w:p>
    <w:p w:rsidR="008F0E59" w:rsidRDefault="008F0E59" w:rsidP="0064636C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2" type="#_x0000_t62" style="position:absolute;margin-left:79.15pt;margin-top:.35pt;width:153.75pt;height:39pt;z-index:251665920" adj="-3393,15452">
            <v:textbox>
              <w:txbxContent>
                <w:p w:rsidR="008F0E59" w:rsidRDefault="008F0E59" w:rsidP="0064636C">
                  <w:pPr>
                    <w:jc w:val="center"/>
                  </w:pPr>
                  <w:r>
                    <w:t>Yurtta sulh, cihanda sulh…</w:t>
                  </w:r>
                </w:p>
              </w:txbxContent>
            </v:textbox>
          </v:shape>
        </w:pict>
      </w:r>
      <w:r w:rsidRPr="0064636C">
        <w:rPr>
          <w:rFonts w:cs="Arial"/>
          <w:b/>
          <w:color w:val="FF0000"/>
          <w:sz w:val="24"/>
          <w:szCs w:val="24"/>
        </w:rPr>
        <w:t>10.</w:t>
      </w:r>
      <w:r w:rsidRPr="0064636C">
        <w:rPr>
          <w:rFonts w:ascii="Arial" w:hAnsi="Arial" w:cs="Arial"/>
          <w:color w:val="000000"/>
        </w:rPr>
        <w:t xml:space="preserve"> </w:t>
      </w:r>
      <w:hyperlink r:id="rId29" w:history="1">
        <w:r w:rsidRPr="009E408C">
          <w:rPr>
            <w:rFonts w:ascii="Arial" w:hAnsi="Arial" w:cs="Arial"/>
            <w:noProof/>
            <w:color w:val="0000FF"/>
            <w:lang w:eastAsia="tr-TR"/>
          </w:rPr>
          <w:pict>
            <v:shape id="ipfQ-8obx-5PK5JlM:" o:spid="_x0000_i1037" type="#_x0000_t75" alt="http://t0.gstatic.com/images?q=tbn:Q-8obx-5PK5JlM:http://okulweb.meb.gov.tr/06/15/331450/images/ataturk14vh7.jpg" href="http://www.google.com.tr/imgres?imgurl=http://okulweb.meb.gov.tr/06/15/331450/images/ataturk14vh7.jpg&amp;imgrefurl=http://okulweb.meb.gov.tr/06/15/331450/hayati.html&amp;usg=__ufH_HA9IGyBSdB_Db3RC6wm-jg8=&amp;h=666&amp;w=500&amp;sz=57&amp;hl=tr&amp;start=1&amp;zoom=1&amp;um=1&amp;itbs=1&amp;tbnid=Q-8obx-5PK5JlM:&amp;tbnh=138&amp;tbnw=104&amp;prev=/images?q=atat%C3%BCrk+resmi&amp;um=1&amp;hl=tr&amp;sa=G&amp;tbs=is" style="width:47.25pt;height:56.25pt;visibility:visible" o:button="t">
              <v:fill o:detectmouseclick="t"/>
              <v:imagedata r:id="rId30" o:title=""/>
            </v:shape>
          </w:pict>
        </w:r>
      </w:hyperlink>
    </w:p>
    <w:p w:rsidR="008F0E59" w:rsidRDefault="008F0E59" w:rsidP="0064636C">
      <w:pPr>
        <w:rPr>
          <w:rFonts w:cs="Arial"/>
          <w:b/>
          <w:color w:val="000000"/>
          <w:sz w:val="20"/>
          <w:szCs w:val="20"/>
        </w:rPr>
      </w:pPr>
      <w:r w:rsidRPr="0064636C">
        <w:rPr>
          <w:rFonts w:cs="Arial"/>
          <w:b/>
          <w:color w:val="000000"/>
          <w:sz w:val="20"/>
          <w:szCs w:val="20"/>
        </w:rPr>
        <w:t>Atamızın bu sözü, onun hangi özelliğine işaret etmektedir?</w:t>
      </w:r>
    </w:p>
    <w:p w:rsidR="008F0E59" w:rsidRDefault="008F0E59" w:rsidP="0064636C">
      <w:pPr>
        <w:rPr>
          <w:rFonts w:cs="Arial"/>
          <w:color w:val="000000"/>
        </w:rPr>
      </w:pPr>
      <w:r w:rsidRPr="009157CA">
        <w:rPr>
          <w:rFonts w:cs="Arial"/>
          <w:color w:val="000000"/>
        </w:rPr>
        <w:t xml:space="preserve">A.ileri görüşlülüğünü            </w:t>
      </w:r>
      <w:r>
        <w:rPr>
          <w:rFonts w:cs="Arial"/>
          <w:color w:val="000000"/>
        </w:rPr>
        <w:t xml:space="preserve"> </w:t>
      </w:r>
      <w:r w:rsidRPr="009157CA">
        <w:rPr>
          <w:rFonts w:cs="Arial"/>
          <w:color w:val="000000"/>
        </w:rPr>
        <w:t xml:space="preserve"> B. kararlılığını                  C. yurtseverliğini                     D.barışseverliğini</w:t>
      </w:r>
    </w:p>
    <w:p w:rsidR="008F0E59" w:rsidRDefault="008F0E59" w:rsidP="0064636C">
      <w:pPr>
        <w:rPr>
          <w:rFonts w:cs="Arial"/>
          <w:color w:val="000000"/>
        </w:rPr>
      </w:pPr>
    </w:p>
    <w:p w:rsidR="008F0E59" w:rsidRDefault="008F0E59" w:rsidP="003D107E">
      <w:pPr>
        <w:spacing w:line="360" w:lineRule="auto"/>
        <w:jc w:val="center"/>
        <w:rPr>
          <w:rFonts w:ascii="ALFABET98" w:hAnsi="ALFABET98"/>
          <w:sz w:val="28"/>
          <w:szCs w:val="28"/>
        </w:rPr>
      </w:pPr>
      <w:r>
        <w:rPr>
          <w:rFonts w:cs="Arial"/>
          <w:color w:val="000000"/>
        </w:rPr>
        <w:t xml:space="preserve">ÖDEVİ SEVDİNİZ Mİ ÇOCUKLAR? HADİ KOLAY GELSİN SİZ CANLARIM.b  </w:t>
      </w:r>
      <w:hyperlink r:id="rId31" w:history="1">
        <w:r>
          <w:rPr>
            <w:rStyle w:val="Hyperlink"/>
            <w:rFonts w:ascii="ALFABET98" w:hAnsi="ALFABET98"/>
            <w:sz w:val="28"/>
            <w:szCs w:val="28"/>
          </w:rPr>
          <w:t>www.sorubak.com</w:t>
        </w:r>
      </w:hyperlink>
      <w:r>
        <w:rPr>
          <w:rFonts w:ascii="ALFABET98" w:hAnsi="ALFABET98"/>
          <w:sz w:val="28"/>
          <w:szCs w:val="28"/>
        </w:rPr>
        <w:t xml:space="preserve"> </w:t>
      </w:r>
    </w:p>
    <w:p w:rsidR="008F0E59" w:rsidRPr="009157CA" w:rsidRDefault="008F0E59" w:rsidP="0064636C">
      <w:pPr>
        <w:rPr>
          <w:rFonts w:cs="Arial"/>
          <w:color w:val="000000"/>
        </w:rPr>
      </w:pPr>
    </w:p>
    <w:sectPr w:rsidR="008F0E59" w:rsidRPr="009157CA" w:rsidSect="00274592">
      <w:pgSz w:w="11906" w:h="16838"/>
      <w:pgMar w:top="1417" w:right="1417" w:bottom="1417" w:left="141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15BD3"/>
    <w:multiLevelType w:val="hybridMultilevel"/>
    <w:tmpl w:val="8FE023F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592"/>
    <w:rsid w:val="0000596B"/>
    <w:rsid w:val="00274592"/>
    <w:rsid w:val="003D107E"/>
    <w:rsid w:val="003D7FEC"/>
    <w:rsid w:val="00455E74"/>
    <w:rsid w:val="00475CD6"/>
    <w:rsid w:val="00480E7C"/>
    <w:rsid w:val="00562984"/>
    <w:rsid w:val="005C1057"/>
    <w:rsid w:val="0064636C"/>
    <w:rsid w:val="00672D10"/>
    <w:rsid w:val="00725E14"/>
    <w:rsid w:val="00863A22"/>
    <w:rsid w:val="008F0E59"/>
    <w:rsid w:val="009157CA"/>
    <w:rsid w:val="009A384B"/>
    <w:rsid w:val="009C268A"/>
    <w:rsid w:val="009E408C"/>
    <w:rsid w:val="00A37740"/>
    <w:rsid w:val="00A71D4D"/>
    <w:rsid w:val="00A87091"/>
    <w:rsid w:val="00A9608C"/>
    <w:rsid w:val="00B15116"/>
    <w:rsid w:val="00BA6A2A"/>
    <w:rsid w:val="00C40FC2"/>
    <w:rsid w:val="00C76F86"/>
    <w:rsid w:val="00D374A2"/>
    <w:rsid w:val="00D93CE8"/>
    <w:rsid w:val="00E40BF3"/>
    <w:rsid w:val="00F20E6A"/>
    <w:rsid w:val="00FC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4A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05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596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4636C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D107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51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resimle.net/data/media/299/komik-resimler%20(5).JPG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sagliklitavuk.org/images/besin_degeri/tavik_pismis.jpg&amp;imgrefurl=http://www.sagliklitavuk.org/index.php/cPath/403&amp;usg=__Znv44taOAlsw7pr8ix8n0t44mJE=&amp;h=200&amp;w=150&amp;sz=12&amp;hl=tr&amp;start=8&amp;zoom=1&amp;um=1&amp;itbs=1&amp;tbnid=powysMly7k6yAM:&amp;tbnh=104&amp;tbnw=78&amp;prev=/images?q=pi%C5%9Fmi%C5%9F+tavuk+resmi&amp;um=1&amp;hl=tr&amp;sa=X&amp;tbs=isch:1" TargetMode="External"/><Relationship Id="rId7" Type="http://schemas.openxmlformats.org/officeDocument/2006/relationships/hyperlink" Target="http://www.resimle.net/data/media/299/facebook-feysbuk-okul-karikaturu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imgurl=http://www.cizgifilmlerizle.com/files/image/tazmanya_canavari3.jpg&amp;imgrefurl=http://www.cizgifilmlerizle.com/anime/30/Oyunlar/3.html&amp;h=651&amp;w=800&amp;sz=43&amp;tbnid=W8dPjtvbcKS-NM:&amp;tbnh=116&amp;tbnw=143&amp;prev=/images?q=tazmanya+canavar%C4%B1&amp;zoom=1&amp;q=tazmanya+canavar%C4%B1&amp;hl=tr&amp;usg=__vn7xEw5GdT9YTdvKXJFoBfCgHeA=&amp;sa=X&amp;ei=1kSoTIjdDJeI4gbgnbH6DQ&amp;ved=0CBoQ9QEwAA" TargetMode="External"/><Relationship Id="rId25" Type="http://schemas.openxmlformats.org/officeDocument/2006/relationships/hyperlink" Target="http://www.google.com.tr/imgres?imgurl=http://www.tgdf.org.tr/turkce/SSS/yumurta.jpg&amp;imgrefurl=http://www.tgdf.org.tr/turkce/index.php?option=com_content&amp;view=article&amp;id=48&amp;Itemid=64&amp;usg=__08apk_VGwwdxPk6kuGCHG56fGFg=&amp;h=237&amp;w=300&amp;sz=6&amp;hl=tr&amp;start=4&amp;zoom=1&amp;um=1&amp;itbs=1&amp;tbnid=osqgTJkq4Jp6NM:&amp;tbnh=92&amp;tbnw=116&amp;prev=/images?q=yumurta+resmi&amp;um=1&amp;hl=tr&amp;tbs=isch:1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www.google.com.tr/imgres?imgurl=http://okulweb.meb.gov.tr/06/15/331450/images/ataturk14vh7.jpg&amp;imgrefurl=http://okulweb.meb.gov.tr/06/15/331450/hayati.html&amp;usg=__ufH_HA9IGyBSdB_Db3RC6wm-jg8=&amp;h=666&amp;w=500&amp;sz=57&amp;hl=tr&amp;start=1&amp;zoom=1&amp;um=1&amp;itbs=1&amp;tbnid=Q-8obx-5PK5JlM:&amp;tbnh=138&amp;tbnw=104&amp;prev=/images?q=atat%C3%BCrk+resmi&amp;um=1&amp;hl=tr&amp;sa=G&amp;tbs=isch: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resimle.net/data/media/299/komik-resimler.JPG" TargetMode="External"/><Relationship Id="rId24" Type="http://schemas.openxmlformats.org/officeDocument/2006/relationships/image" Target="media/image10.jpeg"/><Relationship Id="rId32" Type="http://schemas.openxmlformats.org/officeDocument/2006/relationships/fontTable" Target="fontTable.xml"/><Relationship Id="rId5" Type="http://schemas.openxmlformats.org/officeDocument/2006/relationships/hyperlink" Target="http://www.resimle.net/data/media/299/kurbaga-prenses.jpg" TargetMode="External"/><Relationship Id="rId15" Type="http://schemas.openxmlformats.org/officeDocument/2006/relationships/hyperlink" Target="http://www.resimle.net/data/media/299/komik-resimler%20(2).JPG" TargetMode="External"/><Relationship Id="rId23" Type="http://schemas.openxmlformats.org/officeDocument/2006/relationships/hyperlink" Target="http://www.google.com.tr/imgres?imgurl=http://www.thewallpapers.us/data/media/117/tavuk.jpg&amp;imgrefurl=http://www.thewallpapers.us/r-hayvanlar-alemi-117-tavuk-5490.htm&amp;usg=__zeJZznn-Vhfb8CS3acIK7MK_Qmg=&amp;h=300&amp;w=302&amp;sz=52&amp;hl=tr&amp;start=3&amp;zoom=1&amp;um=1&amp;itbs=1&amp;tbnid=Z0uZfM8GXLlsiM:&amp;tbnh=115&amp;tbnw=116&amp;prev=/images?q=tavuk+resmi&amp;um=1&amp;hl=tr&amp;tbs=isch:1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://www.resimle.net/data/media/299/karikatur-resim.JPG" TargetMode="External"/><Relationship Id="rId31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g2.blogcu.com/images/s/u/v/suveates/sponge_bob2.gif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imgres?imgurl=http://www.el-aziz.net/data/media/728/civciv_resimleri.jpg&amp;imgrefurl=http://www.el-aziz.net/img3865.htm&amp;usg=__gQO5okFyKTyO3qecQu4jx6Rhb6g=&amp;h=600&amp;w=800&amp;sz=64&amp;hl=tr&amp;start=19&amp;zoom=1&amp;um=1&amp;itbs=1&amp;tbnid=YjgqU-kDFm22BM:&amp;tbnh=107&amp;tbnw=143&amp;prev=/images?q=civciv+resmi&amp;um=1&amp;hl=tr&amp;sa=G&amp;tbs=isch:1" TargetMode="External"/><Relationship Id="rId30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1004</Words>
  <Characters>5729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7</cp:revision>
  <dcterms:created xsi:type="dcterms:W3CDTF">2010-10-31T20:14:00Z</dcterms:created>
  <dcterms:modified xsi:type="dcterms:W3CDTF">2010-11-25T20:56:00Z</dcterms:modified>
</cp:coreProperties>
</file>